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7C8" w:rsidRDefault="00F277C8" w:rsidP="008A730D">
      <w:pPr>
        <w:jc w:val="center"/>
        <w:rPr>
          <w:b/>
          <w:sz w:val="28"/>
          <w:szCs w:val="28"/>
        </w:rPr>
      </w:pPr>
    </w:p>
    <w:p w:rsidR="008A730D" w:rsidRPr="008A730D" w:rsidRDefault="007D1825" w:rsidP="008A730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A730D">
        <w:rPr>
          <w:b/>
          <w:sz w:val="28"/>
          <w:szCs w:val="28"/>
        </w:rPr>
        <w:t xml:space="preserve">Zarządzenie Nr </w:t>
      </w:r>
      <w:r w:rsidR="00093852">
        <w:rPr>
          <w:b/>
          <w:sz w:val="28"/>
          <w:szCs w:val="28"/>
        </w:rPr>
        <w:t>31</w:t>
      </w:r>
      <w:r w:rsidR="00080FB6" w:rsidRPr="008A730D">
        <w:rPr>
          <w:b/>
          <w:sz w:val="28"/>
          <w:szCs w:val="28"/>
        </w:rPr>
        <w:t>/</w:t>
      </w:r>
      <w:r w:rsidR="005A61B9" w:rsidRPr="008A730D">
        <w:rPr>
          <w:b/>
          <w:sz w:val="28"/>
          <w:szCs w:val="28"/>
        </w:rPr>
        <w:t>20</w:t>
      </w:r>
      <w:r w:rsidR="006720AB" w:rsidRPr="008A730D">
        <w:rPr>
          <w:b/>
          <w:sz w:val="28"/>
          <w:szCs w:val="28"/>
        </w:rPr>
        <w:t>2</w:t>
      </w:r>
      <w:r w:rsidR="0049253D">
        <w:rPr>
          <w:b/>
          <w:sz w:val="28"/>
          <w:szCs w:val="28"/>
        </w:rPr>
        <w:t>5</w:t>
      </w:r>
    </w:p>
    <w:p w:rsidR="00080FB6" w:rsidRPr="008A730D" w:rsidRDefault="007D1825" w:rsidP="008A730D">
      <w:pPr>
        <w:jc w:val="center"/>
        <w:rPr>
          <w:b/>
          <w:sz w:val="36"/>
        </w:rPr>
      </w:pPr>
      <w:r w:rsidRPr="008A730D">
        <w:rPr>
          <w:b/>
          <w:sz w:val="28"/>
          <w:szCs w:val="28"/>
        </w:rPr>
        <w:t xml:space="preserve">Burmistrza </w:t>
      </w:r>
      <w:r w:rsidR="00080FB6" w:rsidRPr="008A730D">
        <w:rPr>
          <w:b/>
          <w:sz w:val="28"/>
          <w:szCs w:val="28"/>
        </w:rPr>
        <w:t>Wielenia</w:t>
      </w:r>
    </w:p>
    <w:p w:rsidR="00080FB6" w:rsidRPr="008A730D" w:rsidRDefault="007D1825" w:rsidP="008A730D">
      <w:pPr>
        <w:pStyle w:val="Nagwek1"/>
        <w:rPr>
          <w:sz w:val="28"/>
          <w:szCs w:val="28"/>
        </w:rPr>
      </w:pPr>
      <w:r w:rsidRPr="008A730D">
        <w:rPr>
          <w:sz w:val="28"/>
          <w:szCs w:val="28"/>
        </w:rPr>
        <w:t>z dnia</w:t>
      </w:r>
      <w:r w:rsidR="00524F35">
        <w:rPr>
          <w:sz w:val="28"/>
          <w:szCs w:val="28"/>
        </w:rPr>
        <w:t xml:space="preserve"> </w:t>
      </w:r>
      <w:r w:rsidR="00191310" w:rsidRPr="008A730D">
        <w:rPr>
          <w:sz w:val="28"/>
          <w:szCs w:val="28"/>
        </w:rPr>
        <w:t>2</w:t>
      </w:r>
      <w:r w:rsidR="0049253D">
        <w:rPr>
          <w:sz w:val="28"/>
          <w:szCs w:val="28"/>
        </w:rPr>
        <w:t>4</w:t>
      </w:r>
      <w:r w:rsidR="00580F99">
        <w:rPr>
          <w:sz w:val="28"/>
          <w:szCs w:val="28"/>
        </w:rPr>
        <w:t xml:space="preserve"> </w:t>
      </w:r>
      <w:r w:rsidRPr="008A730D">
        <w:rPr>
          <w:sz w:val="28"/>
          <w:szCs w:val="28"/>
        </w:rPr>
        <w:t xml:space="preserve">marca </w:t>
      </w:r>
      <w:r w:rsidR="00080FB6" w:rsidRPr="008A730D">
        <w:rPr>
          <w:sz w:val="28"/>
          <w:szCs w:val="28"/>
        </w:rPr>
        <w:t>20</w:t>
      </w:r>
      <w:r w:rsidR="006720AB" w:rsidRPr="008A730D">
        <w:rPr>
          <w:sz w:val="28"/>
          <w:szCs w:val="28"/>
        </w:rPr>
        <w:t>2</w:t>
      </w:r>
      <w:r w:rsidR="0049253D">
        <w:rPr>
          <w:sz w:val="28"/>
          <w:szCs w:val="28"/>
        </w:rPr>
        <w:t>5</w:t>
      </w:r>
      <w:r w:rsidR="00080FB6" w:rsidRPr="008A730D">
        <w:rPr>
          <w:sz w:val="28"/>
          <w:szCs w:val="28"/>
        </w:rPr>
        <w:t xml:space="preserve"> r</w:t>
      </w:r>
      <w:r w:rsidR="00AF763B" w:rsidRPr="008A730D">
        <w:rPr>
          <w:sz w:val="28"/>
          <w:szCs w:val="28"/>
        </w:rPr>
        <w:t>.</w:t>
      </w:r>
    </w:p>
    <w:p w:rsidR="00080FB6" w:rsidRPr="0019091C" w:rsidRDefault="00080FB6">
      <w:pPr>
        <w:jc w:val="center"/>
        <w:rPr>
          <w:b/>
          <w:sz w:val="28"/>
          <w:szCs w:val="28"/>
        </w:rPr>
      </w:pPr>
    </w:p>
    <w:p w:rsidR="00080FB6" w:rsidRPr="0019091C" w:rsidRDefault="007D18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 sprawie </w:t>
      </w:r>
      <w:r w:rsidR="00080FB6" w:rsidRPr="0019091C">
        <w:rPr>
          <w:b/>
          <w:sz w:val="28"/>
          <w:szCs w:val="28"/>
        </w:rPr>
        <w:t xml:space="preserve">sprawozdania </w:t>
      </w:r>
      <w:r w:rsidR="00961EF7" w:rsidRPr="0019091C">
        <w:rPr>
          <w:b/>
          <w:sz w:val="28"/>
          <w:szCs w:val="28"/>
        </w:rPr>
        <w:t>rocznego</w:t>
      </w:r>
      <w:r>
        <w:rPr>
          <w:b/>
          <w:sz w:val="28"/>
          <w:szCs w:val="28"/>
        </w:rPr>
        <w:t xml:space="preserve"> z wykonania budżetu Gminy Wieleń za </w:t>
      </w:r>
      <w:r w:rsidR="00080FB6" w:rsidRPr="0019091C">
        <w:rPr>
          <w:b/>
          <w:sz w:val="28"/>
          <w:szCs w:val="28"/>
        </w:rPr>
        <w:t>20</w:t>
      </w:r>
      <w:r w:rsidR="003C5B50">
        <w:rPr>
          <w:b/>
          <w:sz w:val="28"/>
          <w:szCs w:val="28"/>
        </w:rPr>
        <w:t>2</w:t>
      </w:r>
      <w:r w:rsidR="0049253D">
        <w:rPr>
          <w:b/>
          <w:sz w:val="28"/>
          <w:szCs w:val="28"/>
        </w:rPr>
        <w:t>4</w:t>
      </w:r>
      <w:r w:rsidR="00080FB6" w:rsidRPr="0019091C">
        <w:rPr>
          <w:b/>
          <w:sz w:val="28"/>
          <w:szCs w:val="28"/>
        </w:rPr>
        <w:t xml:space="preserve"> rok  </w:t>
      </w:r>
    </w:p>
    <w:p w:rsidR="00080FB6" w:rsidRDefault="00080FB6">
      <w:pPr>
        <w:rPr>
          <w:b/>
          <w:sz w:val="32"/>
        </w:rPr>
      </w:pPr>
    </w:p>
    <w:p w:rsidR="00E4453E" w:rsidRDefault="00E4453E">
      <w:pPr>
        <w:rPr>
          <w:b/>
          <w:sz w:val="32"/>
        </w:rPr>
      </w:pPr>
    </w:p>
    <w:p w:rsidR="00080FB6" w:rsidRPr="0019091C" w:rsidRDefault="007D1825">
      <w:pPr>
        <w:pStyle w:val="Tekstpodstawowy"/>
        <w:rPr>
          <w:szCs w:val="24"/>
        </w:rPr>
      </w:pPr>
      <w:r>
        <w:rPr>
          <w:szCs w:val="24"/>
        </w:rPr>
        <w:t xml:space="preserve">              Na podstawie art. 30 ust. 2 pkt 4 i art. 61 ust. 2 ustawy z dnia </w:t>
      </w:r>
      <w:r w:rsidR="00080FB6" w:rsidRPr="0019091C">
        <w:rPr>
          <w:szCs w:val="24"/>
        </w:rPr>
        <w:t>8 marca 1990 r.</w:t>
      </w:r>
      <w:r w:rsidR="00FC403E">
        <w:rPr>
          <w:szCs w:val="24"/>
        </w:rPr>
        <w:t xml:space="preserve"> </w:t>
      </w:r>
      <w:r w:rsidR="00080FB6" w:rsidRPr="0019091C">
        <w:rPr>
          <w:szCs w:val="24"/>
        </w:rPr>
        <w:t>o samorządzie gminnym (</w:t>
      </w:r>
      <w:r w:rsidR="002E5C24">
        <w:rPr>
          <w:szCs w:val="24"/>
        </w:rPr>
        <w:t>Dz. U.  z 202</w:t>
      </w:r>
      <w:r w:rsidR="0049253D">
        <w:rPr>
          <w:szCs w:val="24"/>
        </w:rPr>
        <w:t>4</w:t>
      </w:r>
      <w:r w:rsidR="002E5C24">
        <w:rPr>
          <w:szCs w:val="24"/>
        </w:rPr>
        <w:t xml:space="preserve"> r. poz. </w:t>
      </w:r>
      <w:r w:rsidR="0049253D">
        <w:rPr>
          <w:szCs w:val="24"/>
        </w:rPr>
        <w:t>1465</w:t>
      </w:r>
      <w:r w:rsidR="001E48FD">
        <w:rPr>
          <w:szCs w:val="24"/>
        </w:rPr>
        <w:t xml:space="preserve"> ze zm.</w:t>
      </w:r>
      <w:r>
        <w:rPr>
          <w:szCs w:val="24"/>
        </w:rPr>
        <w:t>)</w:t>
      </w:r>
      <w:r w:rsidR="00092876">
        <w:rPr>
          <w:szCs w:val="24"/>
        </w:rPr>
        <w:t>,</w:t>
      </w:r>
      <w:r>
        <w:rPr>
          <w:szCs w:val="24"/>
        </w:rPr>
        <w:t xml:space="preserve"> oraz </w:t>
      </w:r>
      <w:r w:rsidR="00080FB6" w:rsidRPr="0019091C">
        <w:rPr>
          <w:szCs w:val="24"/>
        </w:rPr>
        <w:t xml:space="preserve">art. </w:t>
      </w:r>
      <w:r w:rsidR="008809B5" w:rsidRPr="0019091C">
        <w:rPr>
          <w:szCs w:val="24"/>
        </w:rPr>
        <w:t>267</w:t>
      </w:r>
      <w:r w:rsidR="008D7B7E" w:rsidRPr="0019091C">
        <w:rPr>
          <w:szCs w:val="24"/>
        </w:rPr>
        <w:t xml:space="preserve"> ust. 1 pkt</w:t>
      </w:r>
      <w:r w:rsidR="00092876">
        <w:rPr>
          <w:szCs w:val="24"/>
        </w:rPr>
        <w:t xml:space="preserve"> </w:t>
      </w:r>
      <w:r w:rsidR="008D7B7E" w:rsidRPr="0019091C">
        <w:rPr>
          <w:szCs w:val="24"/>
        </w:rPr>
        <w:t xml:space="preserve">1 </w:t>
      </w:r>
      <w:r w:rsidR="009127E6" w:rsidRPr="0019091C">
        <w:rPr>
          <w:szCs w:val="24"/>
        </w:rPr>
        <w:t xml:space="preserve">i </w:t>
      </w:r>
      <w:r w:rsidR="008D7B7E" w:rsidRPr="0019091C">
        <w:rPr>
          <w:szCs w:val="24"/>
        </w:rPr>
        <w:t>ust. 3</w:t>
      </w:r>
      <w:r>
        <w:rPr>
          <w:szCs w:val="24"/>
        </w:rPr>
        <w:t xml:space="preserve"> ustawy z dnia </w:t>
      </w:r>
      <w:r w:rsidR="008809B5" w:rsidRPr="0019091C">
        <w:rPr>
          <w:szCs w:val="24"/>
        </w:rPr>
        <w:t>27 sierpnia</w:t>
      </w:r>
      <w:r w:rsidR="00080FB6" w:rsidRPr="0019091C">
        <w:rPr>
          <w:szCs w:val="24"/>
        </w:rPr>
        <w:t xml:space="preserve"> 200</w:t>
      </w:r>
      <w:r w:rsidR="008809B5" w:rsidRPr="0019091C">
        <w:rPr>
          <w:szCs w:val="24"/>
        </w:rPr>
        <w:t xml:space="preserve">9 </w:t>
      </w:r>
      <w:r>
        <w:rPr>
          <w:szCs w:val="24"/>
        </w:rPr>
        <w:t xml:space="preserve">r. o finansach publicznych </w:t>
      </w:r>
      <w:r w:rsidR="00080FB6" w:rsidRPr="0019091C">
        <w:rPr>
          <w:szCs w:val="24"/>
        </w:rPr>
        <w:t>(</w:t>
      </w:r>
      <w:r w:rsidR="00695F4B" w:rsidRPr="00842A3C">
        <w:rPr>
          <w:szCs w:val="24"/>
        </w:rPr>
        <w:t>Dz. U. z 20</w:t>
      </w:r>
      <w:r w:rsidR="00695F4B">
        <w:rPr>
          <w:szCs w:val="24"/>
        </w:rPr>
        <w:t>2</w:t>
      </w:r>
      <w:r w:rsidR="0049253D">
        <w:rPr>
          <w:szCs w:val="24"/>
        </w:rPr>
        <w:t>4</w:t>
      </w:r>
      <w:r w:rsidR="00FC403E">
        <w:rPr>
          <w:szCs w:val="24"/>
        </w:rPr>
        <w:t xml:space="preserve"> </w:t>
      </w:r>
      <w:r w:rsidR="00695F4B" w:rsidRPr="00842A3C">
        <w:rPr>
          <w:szCs w:val="24"/>
        </w:rPr>
        <w:t>r. poz.</w:t>
      </w:r>
      <w:r w:rsidR="00CD15CD">
        <w:rPr>
          <w:szCs w:val="24"/>
        </w:rPr>
        <w:t xml:space="preserve"> </w:t>
      </w:r>
      <w:r w:rsidR="00FC403E">
        <w:rPr>
          <w:szCs w:val="24"/>
        </w:rPr>
        <w:t>1530</w:t>
      </w:r>
      <w:r w:rsidR="00D13620">
        <w:rPr>
          <w:szCs w:val="24"/>
        </w:rPr>
        <w:t xml:space="preserve"> </w:t>
      </w:r>
      <w:r w:rsidR="00695F4B">
        <w:rPr>
          <w:szCs w:val="24"/>
        </w:rPr>
        <w:t>ze zm.</w:t>
      </w:r>
      <w:r w:rsidR="00080FB6" w:rsidRPr="0019091C">
        <w:rPr>
          <w:szCs w:val="24"/>
        </w:rPr>
        <w:t>)</w:t>
      </w:r>
      <w:r w:rsidR="009127E6" w:rsidRPr="0019091C">
        <w:rPr>
          <w:szCs w:val="24"/>
        </w:rPr>
        <w:t xml:space="preserve"> zarządza się, co następuje</w:t>
      </w:r>
      <w:r w:rsidR="00080FB6" w:rsidRPr="0019091C">
        <w:rPr>
          <w:szCs w:val="24"/>
        </w:rPr>
        <w:t>:</w:t>
      </w:r>
    </w:p>
    <w:p w:rsidR="00080FB6" w:rsidRPr="0019091C" w:rsidRDefault="00080FB6">
      <w:pPr>
        <w:pStyle w:val="Tekstpodstawowy"/>
        <w:rPr>
          <w:szCs w:val="24"/>
        </w:rPr>
      </w:pPr>
    </w:p>
    <w:p w:rsidR="00080FB6" w:rsidRPr="0019091C" w:rsidRDefault="00080FB6">
      <w:pPr>
        <w:jc w:val="both"/>
        <w:rPr>
          <w:sz w:val="24"/>
          <w:szCs w:val="24"/>
        </w:rPr>
      </w:pPr>
    </w:p>
    <w:p w:rsidR="00E4453E" w:rsidRPr="0019091C" w:rsidRDefault="00E4453E">
      <w:pPr>
        <w:jc w:val="both"/>
        <w:rPr>
          <w:sz w:val="24"/>
          <w:szCs w:val="24"/>
        </w:rPr>
      </w:pPr>
    </w:p>
    <w:p w:rsidR="00080FB6" w:rsidRPr="0019091C" w:rsidRDefault="008A730D" w:rsidP="001E48FD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§</w:t>
      </w:r>
      <w:r w:rsidR="00080FB6" w:rsidRPr="0019091C">
        <w:rPr>
          <w:b/>
          <w:bCs/>
          <w:sz w:val="24"/>
          <w:szCs w:val="24"/>
        </w:rPr>
        <w:t>1.</w:t>
      </w:r>
      <w:r w:rsidR="00080FB6" w:rsidRPr="0019091C">
        <w:rPr>
          <w:sz w:val="24"/>
          <w:szCs w:val="24"/>
        </w:rPr>
        <w:t xml:space="preserve"> Prz</w:t>
      </w:r>
      <w:r w:rsidR="008D7B7E" w:rsidRPr="0019091C">
        <w:rPr>
          <w:sz w:val="24"/>
          <w:szCs w:val="24"/>
        </w:rPr>
        <w:t>edstawia</w:t>
      </w:r>
      <w:r w:rsidR="00080FB6" w:rsidRPr="0019091C">
        <w:rPr>
          <w:sz w:val="24"/>
          <w:szCs w:val="24"/>
        </w:rPr>
        <w:t xml:space="preserve"> się sprawozdanie </w:t>
      </w:r>
      <w:r w:rsidR="00581264" w:rsidRPr="0019091C">
        <w:rPr>
          <w:sz w:val="24"/>
          <w:szCs w:val="24"/>
        </w:rPr>
        <w:t xml:space="preserve">roczne </w:t>
      </w:r>
      <w:r w:rsidR="00080FB6" w:rsidRPr="0019091C">
        <w:rPr>
          <w:sz w:val="24"/>
          <w:szCs w:val="24"/>
        </w:rPr>
        <w:t xml:space="preserve">z </w:t>
      </w:r>
      <w:r w:rsidR="007D1825">
        <w:rPr>
          <w:sz w:val="24"/>
          <w:szCs w:val="24"/>
        </w:rPr>
        <w:t xml:space="preserve">wykonania budżetu Gminy Wieleń </w:t>
      </w:r>
      <w:r w:rsidR="00080FB6" w:rsidRPr="0019091C">
        <w:rPr>
          <w:sz w:val="24"/>
          <w:szCs w:val="24"/>
        </w:rPr>
        <w:t>za</w:t>
      </w:r>
      <w:r w:rsidR="003E603A">
        <w:rPr>
          <w:sz w:val="24"/>
          <w:szCs w:val="24"/>
        </w:rPr>
        <w:t xml:space="preserve"> </w:t>
      </w:r>
      <w:r w:rsidR="00080FB6" w:rsidRPr="0019091C">
        <w:rPr>
          <w:sz w:val="24"/>
          <w:szCs w:val="24"/>
        </w:rPr>
        <w:t>20</w:t>
      </w:r>
      <w:r w:rsidR="003C5B50">
        <w:rPr>
          <w:sz w:val="24"/>
          <w:szCs w:val="24"/>
        </w:rPr>
        <w:t>2</w:t>
      </w:r>
      <w:r w:rsidR="0049253D">
        <w:rPr>
          <w:sz w:val="24"/>
          <w:szCs w:val="24"/>
        </w:rPr>
        <w:t>4</w:t>
      </w:r>
      <w:r w:rsidR="00080FB6" w:rsidRPr="0019091C">
        <w:rPr>
          <w:sz w:val="24"/>
          <w:szCs w:val="24"/>
        </w:rPr>
        <w:t xml:space="preserve"> rok, </w:t>
      </w:r>
      <w:r w:rsidR="00D86828" w:rsidRPr="0019091C">
        <w:rPr>
          <w:sz w:val="24"/>
          <w:szCs w:val="24"/>
        </w:rPr>
        <w:t xml:space="preserve">jak w </w:t>
      </w:r>
      <w:r w:rsidR="00080FB6" w:rsidRPr="0019091C">
        <w:rPr>
          <w:sz w:val="24"/>
          <w:szCs w:val="24"/>
        </w:rPr>
        <w:t>załącznik</w:t>
      </w:r>
      <w:r w:rsidR="00D86828" w:rsidRPr="0019091C">
        <w:rPr>
          <w:sz w:val="24"/>
          <w:szCs w:val="24"/>
        </w:rPr>
        <w:t>u do zarządzenia</w:t>
      </w:r>
      <w:r w:rsidR="00080FB6" w:rsidRPr="0019091C">
        <w:rPr>
          <w:sz w:val="24"/>
          <w:szCs w:val="24"/>
        </w:rPr>
        <w:t>.</w:t>
      </w:r>
    </w:p>
    <w:p w:rsidR="00080FB6" w:rsidRPr="0019091C" w:rsidRDefault="00080FB6" w:rsidP="001E48FD">
      <w:pPr>
        <w:jc w:val="both"/>
        <w:rPr>
          <w:sz w:val="24"/>
          <w:szCs w:val="24"/>
        </w:rPr>
      </w:pPr>
    </w:p>
    <w:p w:rsidR="00080FB6" w:rsidRPr="0019091C" w:rsidRDefault="008A730D" w:rsidP="001E48F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§</w:t>
      </w:r>
      <w:r w:rsidR="00E378D2" w:rsidRPr="0019091C">
        <w:rPr>
          <w:b/>
          <w:sz w:val="24"/>
          <w:szCs w:val="24"/>
        </w:rPr>
        <w:t>2</w:t>
      </w:r>
      <w:r w:rsidR="00080FB6" w:rsidRPr="0019091C">
        <w:rPr>
          <w:b/>
          <w:sz w:val="24"/>
          <w:szCs w:val="24"/>
        </w:rPr>
        <w:t xml:space="preserve">. </w:t>
      </w:r>
      <w:r w:rsidR="00080FB6" w:rsidRPr="0019091C">
        <w:rPr>
          <w:bCs/>
          <w:sz w:val="24"/>
          <w:szCs w:val="24"/>
        </w:rPr>
        <w:t xml:space="preserve">Sprawozdanie </w:t>
      </w:r>
      <w:r w:rsidR="00080FB6" w:rsidRPr="0019091C">
        <w:rPr>
          <w:sz w:val="24"/>
          <w:szCs w:val="24"/>
        </w:rPr>
        <w:t>podlega przedstawieniu Radzie Miejskiej w Wieleniu oraz Regionalnej Izbie Obrachunkowej w Poznaniu.</w:t>
      </w:r>
    </w:p>
    <w:p w:rsidR="00080FB6" w:rsidRPr="0019091C" w:rsidRDefault="00080FB6" w:rsidP="001E48FD">
      <w:pPr>
        <w:jc w:val="both"/>
        <w:rPr>
          <w:sz w:val="24"/>
          <w:szCs w:val="24"/>
        </w:rPr>
      </w:pPr>
    </w:p>
    <w:p w:rsidR="00080FB6" w:rsidRPr="0019091C" w:rsidRDefault="008A730D" w:rsidP="001E48FD">
      <w:pPr>
        <w:pStyle w:val="Tekstpodstawowy"/>
        <w:rPr>
          <w:szCs w:val="24"/>
        </w:rPr>
      </w:pPr>
      <w:r>
        <w:rPr>
          <w:b/>
          <w:bCs/>
          <w:szCs w:val="24"/>
        </w:rPr>
        <w:t>§</w:t>
      </w:r>
      <w:r w:rsidR="00E378D2" w:rsidRPr="0019091C">
        <w:rPr>
          <w:b/>
          <w:bCs/>
          <w:szCs w:val="24"/>
        </w:rPr>
        <w:t>3</w:t>
      </w:r>
      <w:r w:rsidR="00EA4151" w:rsidRPr="0019091C">
        <w:rPr>
          <w:b/>
          <w:bCs/>
          <w:szCs w:val="24"/>
        </w:rPr>
        <w:t>.</w:t>
      </w:r>
      <w:r w:rsidR="00080FB6" w:rsidRPr="0019091C">
        <w:rPr>
          <w:szCs w:val="24"/>
        </w:rPr>
        <w:t xml:space="preserve"> Zarządzenie obowiązuje od dnia pod</w:t>
      </w:r>
      <w:r w:rsidR="00002400" w:rsidRPr="0019091C">
        <w:rPr>
          <w:szCs w:val="24"/>
        </w:rPr>
        <w:t xml:space="preserve">pisania </w:t>
      </w:r>
      <w:r w:rsidR="0096335F">
        <w:rPr>
          <w:szCs w:val="24"/>
        </w:rPr>
        <w:t xml:space="preserve">i podlega ogłoszeniu </w:t>
      </w:r>
      <w:r w:rsidR="00080FB6" w:rsidRPr="0019091C">
        <w:rPr>
          <w:szCs w:val="24"/>
        </w:rPr>
        <w:t>w Dzienniku Urzędowym Województwa Wielkopolskiego.</w:t>
      </w:r>
    </w:p>
    <w:p w:rsidR="00080FB6" w:rsidRPr="0019091C" w:rsidRDefault="00080FB6" w:rsidP="007D1825">
      <w:pPr>
        <w:ind w:left="567"/>
        <w:jc w:val="both"/>
        <w:rPr>
          <w:sz w:val="24"/>
          <w:szCs w:val="24"/>
        </w:rPr>
      </w:pPr>
    </w:p>
    <w:p w:rsidR="00080FB6" w:rsidRDefault="00080FB6">
      <w:pPr>
        <w:jc w:val="both"/>
        <w:rPr>
          <w:sz w:val="24"/>
        </w:rPr>
      </w:pPr>
    </w:p>
    <w:p w:rsidR="00080FB6" w:rsidRDefault="00080FB6">
      <w:pPr>
        <w:jc w:val="both"/>
        <w:rPr>
          <w:sz w:val="24"/>
        </w:rPr>
      </w:pPr>
    </w:p>
    <w:p w:rsidR="00080FB6" w:rsidRDefault="00080FB6">
      <w:pPr>
        <w:jc w:val="both"/>
        <w:rPr>
          <w:sz w:val="24"/>
        </w:rPr>
      </w:pPr>
    </w:p>
    <w:p w:rsidR="00080FB6" w:rsidRDefault="00080FB6">
      <w:pPr>
        <w:jc w:val="both"/>
        <w:rPr>
          <w:sz w:val="24"/>
        </w:rPr>
      </w:pPr>
    </w:p>
    <w:p w:rsidR="00080FB6" w:rsidRDefault="00080FB6">
      <w:pPr>
        <w:jc w:val="both"/>
        <w:rPr>
          <w:sz w:val="28"/>
        </w:rPr>
      </w:pPr>
    </w:p>
    <w:sectPr w:rsidR="00080FB6" w:rsidSect="008A730D">
      <w:footerReference w:type="even" r:id="rId6"/>
      <w:footerReference w:type="default" r:id="rId7"/>
      <w:pgSz w:w="11907" w:h="16840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453" w:rsidRDefault="008C0453">
      <w:r>
        <w:separator/>
      </w:r>
    </w:p>
  </w:endnote>
  <w:endnote w:type="continuationSeparator" w:id="0">
    <w:p w:rsidR="008C0453" w:rsidRDefault="008C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B6" w:rsidRDefault="00C27D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FB6" w:rsidRDefault="0008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B6" w:rsidRDefault="00080FB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453" w:rsidRDefault="008C0453">
      <w:r>
        <w:separator/>
      </w:r>
    </w:p>
  </w:footnote>
  <w:footnote w:type="continuationSeparator" w:id="0">
    <w:p w:rsidR="008C0453" w:rsidRDefault="008C04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7D1825"/>
    <w:rsid w:val="00002400"/>
    <w:rsid w:val="0000648A"/>
    <w:rsid w:val="000415D4"/>
    <w:rsid w:val="00080FB6"/>
    <w:rsid w:val="00092876"/>
    <w:rsid w:val="00093852"/>
    <w:rsid w:val="000C2062"/>
    <w:rsid w:val="000E2A7D"/>
    <w:rsid w:val="001347FF"/>
    <w:rsid w:val="00163A8B"/>
    <w:rsid w:val="00187DA3"/>
    <w:rsid w:val="0019091C"/>
    <w:rsid w:val="00191310"/>
    <w:rsid w:val="001E48FD"/>
    <w:rsid w:val="001F3260"/>
    <w:rsid w:val="0022520E"/>
    <w:rsid w:val="002606F6"/>
    <w:rsid w:val="00265EB8"/>
    <w:rsid w:val="00282EA8"/>
    <w:rsid w:val="002E5C24"/>
    <w:rsid w:val="00306919"/>
    <w:rsid w:val="0031449F"/>
    <w:rsid w:val="00324436"/>
    <w:rsid w:val="0034498F"/>
    <w:rsid w:val="003605F9"/>
    <w:rsid w:val="003672E2"/>
    <w:rsid w:val="00385FF1"/>
    <w:rsid w:val="003C5B50"/>
    <w:rsid w:val="003E603A"/>
    <w:rsid w:val="0042157C"/>
    <w:rsid w:val="00436ADC"/>
    <w:rsid w:val="004516A1"/>
    <w:rsid w:val="00477451"/>
    <w:rsid w:val="0049253D"/>
    <w:rsid w:val="004C17FB"/>
    <w:rsid w:val="00524F35"/>
    <w:rsid w:val="00580F99"/>
    <w:rsid w:val="00581264"/>
    <w:rsid w:val="005879F2"/>
    <w:rsid w:val="005A61B9"/>
    <w:rsid w:val="005B7AD3"/>
    <w:rsid w:val="006256CB"/>
    <w:rsid w:val="00650D07"/>
    <w:rsid w:val="006720AB"/>
    <w:rsid w:val="00695F4B"/>
    <w:rsid w:val="006B3D63"/>
    <w:rsid w:val="006C426D"/>
    <w:rsid w:val="006F5199"/>
    <w:rsid w:val="00747FCB"/>
    <w:rsid w:val="007662C3"/>
    <w:rsid w:val="007D1825"/>
    <w:rsid w:val="007E5A51"/>
    <w:rsid w:val="007E5E87"/>
    <w:rsid w:val="007F2946"/>
    <w:rsid w:val="007F5F65"/>
    <w:rsid w:val="008809B5"/>
    <w:rsid w:val="00891FBA"/>
    <w:rsid w:val="008968F4"/>
    <w:rsid w:val="008A730D"/>
    <w:rsid w:val="008C0453"/>
    <w:rsid w:val="008C269D"/>
    <w:rsid w:val="008D19C4"/>
    <w:rsid w:val="008D7B7E"/>
    <w:rsid w:val="00904045"/>
    <w:rsid w:val="009127E6"/>
    <w:rsid w:val="00952B80"/>
    <w:rsid w:val="00961EF7"/>
    <w:rsid w:val="0096335F"/>
    <w:rsid w:val="009D2892"/>
    <w:rsid w:val="00A67EB4"/>
    <w:rsid w:val="00AD262C"/>
    <w:rsid w:val="00AE2129"/>
    <w:rsid w:val="00AF763B"/>
    <w:rsid w:val="00BB1672"/>
    <w:rsid w:val="00BE1DCC"/>
    <w:rsid w:val="00BE234E"/>
    <w:rsid w:val="00BE7518"/>
    <w:rsid w:val="00C27DC3"/>
    <w:rsid w:val="00C37154"/>
    <w:rsid w:val="00C607E5"/>
    <w:rsid w:val="00C815CB"/>
    <w:rsid w:val="00CD15CD"/>
    <w:rsid w:val="00D13620"/>
    <w:rsid w:val="00D371DB"/>
    <w:rsid w:val="00D832A3"/>
    <w:rsid w:val="00D86828"/>
    <w:rsid w:val="00DF0F49"/>
    <w:rsid w:val="00E20586"/>
    <w:rsid w:val="00E27B21"/>
    <w:rsid w:val="00E378D2"/>
    <w:rsid w:val="00E4453E"/>
    <w:rsid w:val="00EA4151"/>
    <w:rsid w:val="00EF6728"/>
    <w:rsid w:val="00F21770"/>
    <w:rsid w:val="00F277C8"/>
    <w:rsid w:val="00F74D6B"/>
    <w:rsid w:val="00F809B6"/>
    <w:rsid w:val="00FC03BE"/>
    <w:rsid w:val="00FC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7B6B67-16D4-4890-95F1-BED663FF6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262C"/>
  </w:style>
  <w:style w:type="paragraph" w:styleId="Nagwek1">
    <w:name w:val="heading 1"/>
    <w:basedOn w:val="Normalny"/>
    <w:next w:val="Normalny"/>
    <w:qFormat/>
    <w:rsid w:val="00AD262C"/>
    <w:pPr>
      <w:keepNext/>
      <w:jc w:val="center"/>
      <w:outlineLvl w:val="0"/>
    </w:pPr>
    <w:rPr>
      <w:b/>
      <w:sz w:val="36"/>
    </w:rPr>
  </w:style>
  <w:style w:type="paragraph" w:styleId="Nagwek2">
    <w:name w:val="heading 2"/>
    <w:basedOn w:val="Normalny"/>
    <w:next w:val="Normalny"/>
    <w:qFormat/>
    <w:rsid w:val="00AD262C"/>
    <w:pPr>
      <w:keepNext/>
      <w:jc w:val="center"/>
      <w:outlineLvl w:val="1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AD262C"/>
    <w:pPr>
      <w:jc w:val="both"/>
    </w:pPr>
    <w:rPr>
      <w:sz w:val="24"/>
    </w:rPr>
  </w:style>
  <w:style w:type="paragraph" w:styleId="Stopka">
    <w:name w:val="footer"/>
    <w:basedOn w:val="Normalny"/>
    <w:semiHidden/>
    <w:rsid w:val="00AD262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D262C"/>
  </w:style>
  <w:style w:type="paragraph" w:styleId="Nagwek">
    <w:name w:val="header"/>
    <w:basedOn w:val="Normalny"/>
    <w:link w:val="NagwekZnak"/>
    <w:uiPriority w:val="99"/>
    <w:unhideWhenUsed/>
    <w:rsid w:val="007E5E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5E87"/>
  </w:style>
  <w:style w:type="paragraph" w:styleId="Tekstdymka">
    <w:name w:val="Balloon Text"/>
    <w:basedOn w:val="Normalny"/>
    <w:link w:val="TekstdymkaZnak"/>
    <w:uiPriority w:val="99"/>
    <w:semiHidden/>
    <w:unhideWhenUsed/>
    <w:rsid w:val="00F27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sikora\Desktop\2018%20Rok\Sprawozdanie%20roczne%20za%202017\ZARZ&#260;DZ.%20BURM.%2088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ZARZĄDZ. BURM. 88-1</Template>
  <TotalTime>64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 NR       /2000</vt:lpstr>
    </vt:vector>
  </TitlesOfParts>
  <Company>UMiG Wieleń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 NR       /2000</dc:title>
  <dc:subject/>
  <dc:creator>ksikora</dc:creator>
  <cp:keywords/>
  <cp:lastModifiedBy>kaniola</cp:lastModifiedBy>
  <cp:revision>26</cp:revision>
  <cp:lastPrinted>2025-03-25T10:59:00Z</cp:lastPrinted>
  <dcterms:created xsi:type="dcterms:W3CDTF">2018-03-28T09:09:00Z</dcterms:created>
  <dcterms:modified xsi:type="dcterms:W3CDTF">2025-03-25T11:00:00Z</dcterms:modified>
</cp:coreProperties>
</file>